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2B25BB" w14:textId="1DE02BF4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PYERS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1C534490" w14:textId="77777777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417A02AF" w14:textId="77777777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135538" w14:textId="77777777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836E6B" w14:textId="5DC12259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Mar.1407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was ordained to his first tonsure. </w:t>
      </w:r>
    </w:p>
    <w:p w14:paraId="192FC934" w14:textId="77777777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426)</w:t>
      </w:r>
    </w:p>
    <w:p w14:paraId="59469606" w14:textId="77777777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F63E9F" w14:textId="77777777" w:rsidR="005272A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CD1675" w14:textId="77777777" w:rsidR="005272AE" w:rsidRPr="00B5169E" w:rsidRDefault="005272AE" w:rsidP="00527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2021</w:t>
      </w:r>
    </w:p>
    <w:p w14:paraId="69553B43" w14:textId="0EE33EEE" w:rsidR="00BA00AB" w:rsidRPr="005272A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272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B2B8E" w14:textId="77777777" w:rsidR="005272AE" w:rsidRDefault="005272AE" w:rsidP="009139A6">
      <w:r>
        <w:separator/>
      </w:r>
    </w:p>
  </w:endnote>
  <w:endnote w:type="continuationSeparator" w:id="0">
    <w:p w14:paraId="6DF69031" w14:textId="77777777" w:rsidR="005272AE" w:rsidRDefault="005272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F1FD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07E51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1C91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F683D" w14:textId="77777777" w:rsidR="005272AE" w:rsidRDefault="005272AE" w:rsidP="009139A6">
      <w:r>
        <w:separator/>
      </w:r>
    </w:p>
  </w:footnote>
  <w:footnote w:type="continuationSeparator" w:id="0">
    <w:p w14:paraId="76A20D44" w14:textId="77777777" w:rsidR="005272AE" w:rsidRDefault="005272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F587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DE1D5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B8B6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2AE"/>
    <w:rsid w:val="000666E0"/>
    <w:rsid w:val="002510B7"/>
    <w:rsid w:val="005272AE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C65573"/>
  <w15:chartTrackingRefBased/>
  <w15:docId w15:val="{33378EBB-821A-4737-A876-5C0087851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2021-03-19T21:55:00Z</dcterms:created>
  <dcterms:modified xsi:type="dcterms:W3CDTF">2021-03-19T21:57:00Z</dcterms:modified>
</cp:coreProperties>
</file>